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C3A09" w14:textId="77777777" w:rsidR="00DC3302" w:rsidRPr="008C2682" w:rsidRDefault="00DC3302" w:rsidP="00DC330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BURLEY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0B5B4F01" w14:textId="77777777" w:rsidR="00DC3302" w:rsidRDefault="00DC3302" w:rsidP="00DC330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8F283C6" w14:textId="77777777" w:rsidR="00DC3302" w:rsidRDefault="00DC3302" w:rsidP="00DC330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AB6156E" w14:textId="77777777" w:rsidR="00DC3302" w:rsidRDefault="00DC3302" w:rsidP="00DC330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Sep.1405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this who were commissioned to urgently raise loans to the King from the richest and most sufficient of the lay persons of Shropshire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against the rebels in Wales and for the army going to Aquitaine.</w:t>
      </w:r>
    </w:p>
    <w:p w14:paraId="5660CFE9" w14:textId="77777777" w:rsidR="00DC3302" w:rsidRDefault="00DC3302" w:rsidP="00DC330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p.319)</w:t>
      </w:r>
    </w:p>
    <w:p w14:paraId="5B150B43" w14:textId="77777777" w:rsidR="00DC3302" w:rsidRDefault="00DC3302" w:rsidP="00DC330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15DFF93" w14:textId="77777777" w:rsidR="00DC3302" w:rsidRDefault="00DC3302" w:rsidP="00DC330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E229C5F" w14:textId="77777777" w:rsidR="00DC3302" w:rsidRDefault="00DC3302" w:rsidP="00DC330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2021</w:t>
      </w:r>
    </w:p>
    <w:p w14:paraId="27FF521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5DE3F" w14:textId="77777777" w:rsidR="00DC3302" w:rsidRDefault="00DC3302" w:rsidP="009139A6">
      <w:r>
        <w:separator/>
      </w:r>
    </w:p>
  </w:endnote>
  <w:endnote w:type="continuationSeparator" w:id="0">
    <w:p w14:paraId="525B6E49" w14:textId="77777777" w:rsidR="00DC3302" w:rsidRDefault="00DC33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76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802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F8C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D78A7" w14:textId="77777777" w:rsidR="00DC3302" w:rsidRDefault="00DC3302" w:rsidP="009139A6">
      <w:r>
        <w:separator/>
      </w:r>
    </w:p>
  </w:footnote>
  <w:footnote w:type="continuationSeparator" w:id="0">
    <w:p w14:paraId="4CA76876" w14:textId="77777777" w:rsidR="00DC3302" w:rsidRDefault="00DC33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AF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162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2DD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30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330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6D5E3"/>
  <w15:chartTrackingRefBased/>
  <w15:docId w15:val="{4D6753A3-16D9-4A47-93F4-D37E1D7DA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2021-08-23T16:03:00Z</dcterms:created>
  <dcterms:modified xsi:type="dcterms:W3CDTF">2021-08-23T16:03:00Z</dcterms:modified>
</cp:coreProperties>
</file>